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7458" w14:textId="77777777" w:rsidR="008D5127" w:rsidRDefault="008D5127" w:rsidP="008D5127">
      <w:pPr>
        <w:spacing w:after="0" w:line="240" w:lineRule="auto"/>
        <w:ind w:left="720" w:right="709" w:firstLine="0"/>
        <w:jc w:val="left"/>
        <w:rPr>
          <w:rFonts w:ascii="Calibri" w:eastAsia="Times New Roman" w:hAnsi="Calibri"/>
          <w:sz w:val="28"/>
          <w:szCs w:val="28"/>
          <w:rtl/>
        </w:rPr>
      </w:pPr>
    </w:p>
    <w:p w14:paraId="3526165B" w14:textId="77777777" w:rsidR="008D5127" w:rsidRDefault="008D5127" w:rsidP="008D5127">
      <w:pPr>
        <w:ind w:firstLine="0"/>
        <w:jc w:val="center"/>
        <w:rPr>
          <w:rtl/>
        </w:rPr>
      </w:pPr>
      <w:r w:rsidRPr="009F6406">
        <w:rPr>
          <w:rFonts w:hint="cs"/>
          <w:rtl/>
        </w:rPr>
        <w:t>باسمه تعالی</w:t>
      </w:r>
    </w:p>
    <w:p w14:paraId="1134785A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>اطلاعیه</w:t>
      </w:r>
    </w:p>
    <w:p w14:paraId="24F9DFA0" w14:textId="77777777" w:rsidR="008D5127" w:rsidRPr="008D5127" w:rsidRDefault="008D5127" w:rsidP="008D5127">
      <w:pPr>
        <w:ind w:firstLine="0"/>
        <w:jc w:val="center"/>
        <w:rPr>
          <w:rFonts w:cs="Calibri"/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رسته فعالیت های مورد حمایت در 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  <w:r w:rsidRPr="008D5127">
        <w:rPr>
          <w:rFonts w:hint="cs"/>
          <w:b/>
          <w:bCs/>
          <w:sz w:val="32"/>
          <w:szCs w:val="32"/>
          <w:rtl/>
        </w:rPr>
        <w:t>طرح حمایت از بنگاه های اقتصادی در شرایط اضطرار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</w:p>
    <w:p w14:paraId="2104C92E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در استان </w:t>
      </w:r>
      <w:r>
        <w:rPr>
          <w:rFonts w:hint="cs"/>
          <w:b/>
          <w:bCs/>
          <w:sz w:val="32"/>
          <w:szCs w:val="32"/>
          <w:rtl/>
        </w:rPr>
        <w:t xml:space="preserve">های </w:t>
      </w:r>
      <w:r w:rsidRPr="008D5127">
        <w:rPr>
          <w:rFonts w:hint="cs"/>
          <w:b/>
          <w:bCs/>
          <w:sz w:val="32"/>
          <w:szCs w:val="32"/>
          <w:rtl/>
        </w:rPr>
        <w:t>اصفهان، فارس، آذربایجان شرقی، آذربایجان غربی، ایلام، زنجان، کرمان، کردستان، یزد، همدان، خوزستان، قزوین، لرستان، مرکزی، کهگیلویه و بویراحمد، چهارمحال و بختیاری</w:t>
      </w:r>
    </w:p>
    <w:p w14:paraId="4FA6AB33" w14:textId="2944F1D5" w:rsidR="008D5127" w:rsidRPr="00160BB0" w:rsidRDefault="008D5127" w:rsidP="008D5127">
      <w:pPr>
        <w:spacing w:after="0" w:line="240" w:lineRule="auto"/>
        <w:ind w:left="720" w:firstLine="0"/>
        <w:jc w:val="left"/>
        <w:rPr>
          <w:rFonts w:ascii="Calibri" w:eastAsia="Times New Roman" w:hAnsi="Calibri"/>
          <w:b/>
          <w:bCs/>
          <w:sz w:val="32"/>
          <w:szCs w:val="32"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>الف) رسته فعالیت های مورد تایید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</w:t>
      </w:r>
    </w:p>
    <w:tbl>
      <w:tblPr>
        <w:bidiVisual/>
        <w:tblW w:w="13814" w:type="dxa"/>
        <w:jc w:val="center"/>
        <w:tblLook w:val="04A0" w:firstRow="1" w:lastRow="0" w:firstColumn="1" w:lastColumn="0" w:noHBand="0" w:noVBand="1"/>
      </w:tblPr>
      <w:tblGrid>
        <w:gridCol w:w="960"/>
        <w:gridCol w:w="6495"/>
        <w:gridCol w:w="819"/>
        <w:gridCol w:w="5540"/>
      </w:tblGrid>
      <w:tr w:rsidR="008D5127" w:rsidRPr="002D0D44" w14:paraId="5F5D99F2" w14:textId="77777777" w:rsidTr="00357210">
        <w:trPr>
          <w:trHeight w:val="370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0293ED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5F1C11E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68A6374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1644E3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8D5127" w:rsidRPr="002D0D44" w14:paraId="763057AB" w14:textId="77777777" w:rsidTr="00357210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BED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c41</w:t>
            </w:r>
          </w:p>
        </w:tc>
        <w:tc>
          <w:tcPr>
            <w:tcW w:w="6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32F6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BCE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c4100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205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</w:tr>
      <w:tr w:rsidR="00357210" w:rsidRPr="002D0D44" w14:paraId="0DF61DA9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41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6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06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F72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مسافر</w:t>
            </w:r>
          </w:p>
        </w:tc>
      </w:tr>
      <w:tr w:rsidR="00357210" w:rsidRPr="002D0D44" w14:paraId="5CE471E1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0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93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25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2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بار</w:t>
            </w:r>
          </w:p>
        </w:tc>
      </w:tr>
      <w:tr w:rsidR="00357210" w:rsidRPr="002D0D44" w14:paraId="4170B83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21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E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FD7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مسافر</w:t>
            </w:r>
          </w:p>
        </w:tc>
      </w:tr>
      <w:tr w:rsidR="00357210" w:rsidRPr="002D0D44" w14:paraId="63E2F46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E4B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B0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AAF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9C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بار</w:t>
            </w:r>
          </w:p>
        </w:tc>
      </w:tr>
      <w:tr w:rsidR="00357210" w:rsidRPr="002D0D44" w14:paraId="68FBA802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EE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c51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4D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866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30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مسافر</w:t>
            </w:r>
          </w:p>
        </w:tc>
      </w:tr>
      <w:tr w:rsidR="00357210" w:rsidRPr="002D0D44" w14:paraId="7A66AAD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36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B56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86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C0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بار</w:t>
            </w:r>
          </w:p>
        </w:tc>
      </w:tr>
      <w:tr w:rsidR="00357210" w:rsidRPr="002D0D44" w14:paraId="405DD91E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19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c53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C4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 پست وپيک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01D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D6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پست</w:t>
            </w:r>
          </w:p>
        </w:tc>
      </w:tr>
      <w:tr w:rsidR="00357210" w:rsidRPr="002D0D44" w14:paraId="04E2530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23F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CE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39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0D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پيک</w:t>
            </w:r>
          </w:p>
        </w:tc>
      </w:tr>
      <w:tr w:rsidR="00357210" w:rsidRPr="002D0D44" w14:paraId="3147760D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1F2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7B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هتل و سایر اقامتگاه‌ها(تامین جا)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70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2E7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جا براي اقامت كوتاه مدت</w:t>
            </w:r>
          </w:p>
        </w:tc>
      </w:tr>
      <w:tr w:rsidR="00357210" w:rsidRPr="002D0D44" w14:paraId="4191071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91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B2C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DE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5D4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اردوگاه‌هاي توريستي، پارك‌هاي وسايل نقليه‌ي تفريحي و پارك هاي تريلرها</w:t>
            </w:r>
          </w:p>
        </w:tc>
      </w:tr>
      <w:tr w:rsidR="00357210" w:rsidRPr="002D0D44" w14:paraId="0EAA8F69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1A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3D2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05D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29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تأمين جا</w:t>
            </w:r>
          </w:p>
        </w:tc>
      </w:tr>
      <w:tr w:rsidR="00357210" w:rsidRPr="002D0D44" w14:paraId="6A7393E7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7B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F4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 ، ويديويي و برنامه هاي تلويزيوني، ضبط صدا و انتشار موسيقي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74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36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سينمايي، ويديويي و برنامه هاي تلويزيوني</w:t>
            </w:r>
          </w:p>
        </w:tc>
      </w:tr>
      <w:tr w:rsidR="00357210" w:rsidRPr="002D0D44" w14:paraId="7B1480A7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02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CC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914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05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پس از توليد فيلم سينمايي، ويديويي و برنامه هاي تلويزيوني</w:t>
            </w:r>
          </w:p>
        </w:tc>
      </w:tr>
      <w:tr w:rsidR="00357210" w:rsidRPr="002D0D44" w14:paraId="4C61FBC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6E3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35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BE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D70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توزيع فيلم سينمايي، ويديويي و برنامه هاي تلويزيوني</w:t>
            </w:r>
          </w:p>
        </w:tc>
      </w:tr>
      <w:tr w:rsidR="00357210" w:rsidRPr="002D0D44" w14:paraId="29C19AC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47F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F7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53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C5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فعاليت‌نمايش فيلم سينمايي</w:t>
            </w:r>
          </w:p>
        </w:tc>
      </w:tr>
      <w:tr w:rsidR="00357210" w:rsidRPr="002D0D44" w14:paraId="1C4ACE9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7F3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DF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003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49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ضبط صدا و انتشار موسيقي</w:t>
            </w:r>
          </w:p>
        </w:tc>
      </w:tr>
      <w:tr w:rsidR="00357210" w:rsidRPr="002D0D44" w14:paraId="582B62EE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99B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c62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0A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برنامه‌نويسي، مشاوره و فعاليت‌هاي مربوط به رايانه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39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CF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برنامه‌نويسي رايانه</w:t>
            </w:r>
          </w:p>
        </w:tc>
      </w:tr>
      <w:tr w:rsidR="00357210" w:rsidRPr="002D0D44" w14:paraId="49FCEAA3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28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907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33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A6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مشاوره مربوط به رايانه و مديريت تسهيلات رايانه‌اي</w:t>
            </w:r>
          </w:p>
        </w:tc>
      </w:tr>
      <w:tr w:rsidR="00357210" w:rsidRPr="002D0D44" w14:paraId="7A6E138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50D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62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43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2DF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فعاليت‌هاي خدماتي فناوري اطلاعات و رايانه </w:t>
            </w:r>
          </w:p>
        </w:tc>
      </w:tr>
      <w:tr w:rsidR="00357210" w:rsidRPr="002D0D44" w14:paraId="6BF4F36A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0D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7A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مركزي،  فعاليت‌هاي مشاوره‌اي مربوط به مديريت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07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7B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</w:t>
            </w:r>
          </w:p>
        </w:tc>
      </w:tr>
      <w:tr w:rsidR="00357210" w:rsidRPr="002D0D44" w14:paraId="53BDEB0A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1E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6F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DC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E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مشاوره‌اي مربوط به مديريت </w:t>
            </w:r>
          </w:p>
        </w:tc>
      </w:tr>
      <w:tr w:rsidR="00357210" w:rsidRPr="002D0D44" w14:paraId="591158A8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CF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A45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خدمات آژانس‌هاي مسافرتي، گردانندگان تور، رزرو كردن و فعاليت‌هاي مربوط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77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9B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آژانس‌هاي مسافرتي</w:t>
            </w:r>
          </w:p>
        </w:tc>
      </w:tr>
      <w:tr w:rsidR="00357210" w:rsidRPr="002D0D44" w14:paraId="092C1049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0C9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8B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EF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C31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گردانندگان تور</w:t>
            </w:r>
          </w:p>
        </w:tc>
      </w:tr>
      <w:tr w:rsidR="00357210" w:rsidRPr="002D0D44" w14:paraId="7E5D5A8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81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78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83A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7B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رزرو كردن و ساير خدمات مربوط</w:t>
            </w:r>
          </w:p>
        </w:tc>
      </w:tr>
      <w:tr w:rsidR="00357210" w:rsidRPr="002D0D44" w14:paraId="5341B462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21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079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E8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61E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پيش‌دبستاني و ابتدايي </w:t>
            </w:r>
          </w:p>
        </w:tc>
      </w:tr>
      <w:tr w:rsidR="00357210" w:rsidRPr="002D0D44" w14:paraId="65CB7612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E8C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A1B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C2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BA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عمومي </w:t>
            </w:r>
          </w:p>
        </w:tc>
      </w:tr>
      <w:tr w:rsidR="00357210" w:rsidRPr="002D0D44" w14:paraId="1E5F971F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8E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7EB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A57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C92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فني و حرفه‌اي </w:t>
            </w:r>
          </w:p>
        </w:tc>
      </w:tr>
      <w:tr w:rsidR="00357210" w:rsidRPr="002D0D44" w14:paraId="51948F05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36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E66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6D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c8530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CE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عالي </w:t>
            </w:r>
          </w:p>
        </w:tc>
      </w:tr>
      <w:tr w:rsidR="00357210" w:rsidRPr="002D0D44" w14:paraId="51502A1A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95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2B9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69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E2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ورزش و تفريح</w:t>
            </w:r>
          </w:p>
        </w:tc>
      </w:tr>
      <w:tr w:rsidR="00357210" w:rsidRPr="002D0D44" w14:paraId="44BC793D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00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80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E7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D7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فرهنگي</w:t>
            </w:r>
          </w:p>
        </w:tc>
      </w:tr>
      <w:tr w:rsidR="00357210" w:rsidRPr="002D0D44" w14:paraId="1E0F8418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E19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36A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61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4B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آموزش‌هاي طبقه‌بندي نشده در جاي ديگر</w:t>
            </w:r>
          </w:p>
        </w:tc>
      </w:tr>
      <w:tr w:rsidR="00357210" w:rsidRPr="002D0D44" w14:paraId="584384C0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49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7F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D0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c8550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A6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آموزش</w:t>
            </w:r>
          </w:p>
        </w:tc>
      </w:tr>
      <w:tr w:rsidR="00357210" w:rsidRPr="002D0D44" w14:paraId="7C8699F0" w14:textId="77777777" w:rsidTr="00357210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8F5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c88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00E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55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39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 براي افراد سالمند و ناتوان</w:t>
            </w:r>
          </w:p>
        </w:tc>
      </w:tr>
      <w:tr w:rsidR="00357210" w:rsidRPr="002D0D44" w14:paraId="128A8554" w14:textId="77777777" w:rsidTr="00357210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96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19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4D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DE3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سايرفعاليت‌هاي مددكاري اجتماعي بدون تامين محل اقامت</w:t>
            </w:r>
          </w:p>
        </w:tc>
      </w:tr>
    </w:tbl>
    <w:p w14:paraId="67299478" w14:textId="77777777" w:rsidR="008D5127" w:rsidRDefault="008D5127" w:rsidP="008D5127">
      <w:pPr>
        <w:rPr>
          <w:rtl/>
        </w:rPr>
      </w:pPr>
    </w:p>
    <w:p w14:paraId="4131BF32" w14:textId="4ADAE86B" w:rsidR="008D5127" w:rsidRDefault="008D5127" w:rsidP="008D5127">
      <w:pPr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ب)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>رسته‌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فعالیت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 xml:space="preserve">هایی که 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>در صورت احراز آسیب دیدگی توسط دبیرخانه استانی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>،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</w:t>
      </w:r>
      <w:r w:rsidR="008C52D2">
        <w:rPr>
          <w:rFonts w:ascii="Calibri" w:eastAsia="Times New Roman" w:hAnsi="Calibri" w:hint="cs"/>
          <w:b/>
          <w:bCs/>
          <w:sz w:val="32"/>
          <w:szCs w:val="32"/>
          <w:rtl/>
        </w:rPr>
        <w:t>پس از درخواست مجدد بررسی توسط متقاضیان امکان اخذ تسهیلات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دارند.</w:t>
      </w:r>
    </w:p>
    <w:tbl>
      <w:tblPr>
        <w:bidiVisual/>
        <w:tblW w:w="13697" w:type="dxa"/>
        <w:jc w:val="center"/>
        <w:tblLook w:val="04A0" w:firstRow="1" w:lastRow="0" w:firstColumn="1" w:lastColumn="0" w:noHBand="0" w:noVBand="1"/>
      </w:tblPr>
      <w:tblGrid>
        <w:gridCol w:w="740"/>
        <w:gridCol w:w="5565"/>
        <w:gridCol w:w="1080"/>
        <w:gridCol w:w="6312"/>
      </w:tblGrid>
      <w:tr w:rsidR="008D5127" w:rsidRPr="002D0D44" w14:paraId="26BA3D9D" w14:textId="77777777" w:rsidTr="00357210">
        <w:trPr>
          <w:trHeight w:val="370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80C7D1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37E70E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4BED8F7" w14:textId="77777777" w:rsidR="008D5127" w:rsidRPr="002D0D44" w:rsidRDefault="008D5127" w:rsidP="00357210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963D4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357210" w:rsidRPr="002D0D44" w14:paraId="4E9ED17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81E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75C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محصولات كشاورزي و دامي، شکار و فعاليت‌های خدماتی وابسته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55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7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غلات (به جز برنج)، حبوبات و دانه‌های روغنی</w:t>
            </w:r>
          </w:p>
        </w:tc>
      </w:tr>
      <w:tr w:rsidR="00357210" w:rsidRPr="002D0D44" w14:paraId="49EED40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655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CE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6CD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A3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برنج</w:t>
            </w:r>
          </w:p>
        </w:tc>
      </w:tr>
      <w:tr w:rsidR="00357210" w:rsidRPr="002D0D44" w14:paraId="5014266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FF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F5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6F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D3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سبزيجات و صيفي‌جات، ريشه‌ها و غده‌ها</w:t>
            </w:r>
          </w:p>
        </w:tc>
      </w:tr>
      <w:tr w:rsidR="00357210" w:rsidRPr="002D0D44" w14:paraId="1440F0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5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36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C1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162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نيشکر</w:t>
            </w:r>
          </w:p>
        </w:tc>
      </w:tr>
      <w:tr w:rsidR="00357210" w:rsidRPr="002D0D44" w14:paraId="0005F9C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1F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D24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13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9FD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کاشت توتون و تنباکو</w:t>
            </w:r>
          </w:p>
        </w:tc>
      </w:tr>
      <w:tr w:rsidR="00357210" w:rsidRPr="002D0D44" w14:paraId="56FDFEC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A0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E59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DA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21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ليفی</w:t>
            </w:r>
          </w:p>
        </w:tc>
      </w:tr>
      <w:tr w:rsidR="00357210" w:rsidRPr="002D0D44" w14:paraId="356EF99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00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C2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AD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00A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سالانه ( غير دائمي )</w:t>
            </w:r>
          </w:p>
        </w:tc>
      </w:tr>
      <w:tr w:rsidR="00357210" w:rsidRPr="002D0D44" w14:paraId="684F31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7B7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F9E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9D4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EF7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مو ( انگور )</w:t>
            </w:r>
          </w:p>
        </w:tc>
      </w:tr>
      <w:tr w:rsidR="00357210" w:rsidRPr="002D0D44" w14:paraId="1654BD8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89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98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C6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83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گرمسيري و نيمه گرمسيري</w:t>
            </w:r>
          </w:p>
        </w:tc>
      </w:tr>
      <w:tr w:rsidR="00357210" w:rsidRPr="002D0D44" w14:paraId="6B7AD55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791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F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C5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E6F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مرکبات</w:t>
            </w:r>
          </w:p>
        </w:tc>
      </w:tr>
      <w:tr w:rsidR="00357210" w:rsidRPr="002D0D44" w14:paraId="2B3C0F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50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5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1E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81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دانه‌دار و ميوه‌هاي هسته‌دار</w:t>
            </w:r>
          </w:p>
        </w:tc>
      </w:tr>
      <w:tr w:rsidR="00357210" w:rsidRPr="002D0D44" w14:paraId="76847AF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0B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BA3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66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63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میوه ها و ميوه هاي آجيلي، درختی و بوته ای</w:t>
            </w:r>
          </w:p>
        </w:tc>
      </w:tr>
      <w:tr w:rsidR="00357210" w:rsidRPr="002D0D44" w14:paraId="04EDF51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46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F7F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72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06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روغنی</w:t>
            </w:r>
          </w:p>
        </w:tc>
      </w:tr>
      <w:tr w:rsidR="00357210" w:rsidRPr="002D0D44" w14:paraId="464FC88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59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33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90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c0127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6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نوشيدني</w:t>
            </w:r>
          </w:p>
        </w:tc>
      </w:tr>
      <w:tr w:rsidR="00357210" w:rsidRPr="002D0D44" w14:paraId="73A44FD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0C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C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6B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c0128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2EC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ادويه‌جات، محصولات معطر، مخدر و دارويي</w:t>
            </w:r>
          </w:p>
        </w:tc>
      </w:tr>
      <w:tr w:rsidR="00357210" w:rsidRPr="002D0D44" w14:paraId="00906DE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23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66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04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B3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چندساله(دائمي)</w:t>
            </w:r>
          </w:p>
        </w:tc>
      </w:tr>
      <w:tr w:rsidR="00357210" w:rsidRPr="002D0D44" w14:paraId="31AAE7C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0F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5B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8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AE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تكثير گياهان</w:t>
            </w:r>
          </w:p>
        </w:tc>
      </w:tr>
      <w:tr w:rsidR="00357210" w:rsidRPr="002D0D44" w14:paraId="25CDBB7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C8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D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6B2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53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گاو و گاوميش</w:t>
            </w:r>
          </w:p>
        </w:tc>
      </w:tr>
      <w:tr w:rsidR="00357210" w:rsidRPr="002D0D44" w14:paraId="598B25B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61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F95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7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82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اسب و اسب‌سانان</w:t>
            </w:r>
          </w:p>
        </w:tc>
      </w:tr>
      <w:tr w:rsidR="00357210" w:rsidRPr="002D0D44" w14:paraId="773B28D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36D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D4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3C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94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شتر و شترسانان</w:t>
            </w:r>
          </w:p>
        </w:tc>
      </w:tr>
      <w:tr w:rsidR="00357210" w:rsidRPr="002D0D44" w14:paraId="6F9204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AB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467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F1E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31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گوسفند و بز</w:t>
            </w:r>
          </w:p>
        </w:tc>
      </w:tr>
      <w:tr w:rsidR="00357210" w:rsidRPr="002D0D44" w14:paraId="3ED33C3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E34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08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611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C0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خوك و گراز</w:t>
            </w:r>
          </w:p>
        </w:tc>
      </w:tr>
      <w:tr w:rsidR="00357210" w:rsidRPr="002D0D44" w14:paraId="3F62520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A5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8C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14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256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ماكيان</w:t>
            </w:r>
          </w:p>
        </w:tc>
      </w:tr>
      <w:tr w:rsidR="00357210" w:rsidRPr="002D0D44" w14:paraId="03C1514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DB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26C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A4D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B2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پرورش ساير حيوانات </w:t>
            </w:r>
          </w:p>
        </w:tc>
      </w:tr>
      <w:tr w:rsidR="00357210" w:rsidRPr="002D0D44" w14:paraId="581DB6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C1D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3A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F7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6D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بهره‌برداري توام كشاورزي و دامداري</w:t>
            </w:r>
          </w:p>
        </w:tc>
      </w:tr>
      <w:tr w:rsidR="00357210" w:rsidRPr="002D0D44" w14:paraId="235991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CC7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D82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26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467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فعاليت‌های پشتيبانی توليد محصولات كشاورزي </w:t>
            </w:r>
          </w:p>
        </w:tc>
      </w:tr>
      <w:tr w:rsidR="00357210" w:rsidRPr="002D0D44" w14:paraId="2EDB2C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E4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9DB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DC0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1B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پشتيبانی توليد محصولات حیوانی</w:t>
            </w:r>
          </w:p>
        </w:tc>
      </w:tr>
      <w:tr w:rsidR="00357210" w:rsidRPr="002D0D44" w14:paraId="7EB662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35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DD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D8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598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پشتیبانی پس از برداشت محصول</w:t>
            </w:r>
          </w:p>
        </w:tc>
      </w:tr>
      <w:tr w:rsidR="00357210" w:rsidRPr="002D0D44" w14:paraId="1BFBEC8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E24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64A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91B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E9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فراوري بذر برای تكثير</w:t>
            </w:r>
          </w:p>
        </w:tc>
      </w:tr>
      <w:tr w:rsidR="00357210" w:rsidRPr="002D0D44" w14:paraId="3785A80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9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5E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1DA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c0170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B9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شكار و تله‌گذاري و فعاليت‌هاي خدماتي وابسته </w:t>
            </w:r>
          </w:p>
        </w:tc>
      </w:tr>
      <w:tr w:rsidR="00357210" w:rsidRPr="002D0D44" w14:paraId="0E661A9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4D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D3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آشاميدني‌ها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8F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B4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تقطير، تصفيه و تركيب الکل سفيد</w:t>
            </w:r>
          </w:p>
        </w:tc>
      </w:tr>
      <w:tr w:rsidR="00357210" w:rsidRPr="002D0D44" w14:paraId="15A91F3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031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B3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C0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779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شراب</w:t>
            </w:r>
          </w:p>
        </w:tc>
      </w:tr>
      <w:tr w:rsidR="00357210" w:rsidRPr="002D0D44" w14:paraId="6267EE0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43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EB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2AD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6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مالتا وماالشعير</w:t>
            </w:r>
          </w:p>
        </w:tc>
      </w:tr>
      <w:tr w:rsidR="00357210" w:rsidRPr="002D0D44" w14:paraId="1262B54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8A6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DDD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68A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F60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نوشابه‌های بدون الکل، آب معدني و ساير آب‌هاي پرشده در بطري</w:t>
            </w:r>
          </w:p>
        </w:tc>
      </w:tr>
      <w:tr w:rsidR="00357210" w:rsidRPr="002D0D44" w14:paraId="6965765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EC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8C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منسوجات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BE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95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و ريسندگي الياف نساجي</w:t>
            </w:r>
          </w:p>
        </w:tc>
      </w:tr>
      <w:tr w:rsidR="00357210" w:rsidRPr="002D0D44" w14:paraId="09AF62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FF0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B3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37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F48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بافندگي منسوجات</w:t>
            </w:r>
          </w:p>
        </w:tc>
      </w:tr>
      <w:tr w:rsidR="00357210" w:rsidRPr="002D0D44" w14:paraId="6DD9709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DD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92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9D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F7E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تکميل منسوجات</w:t>
            </w:r>
          </w:p>
        </w:tc>
      </w:tr>
      <w:tr w:rsidR="00357210" w:rsidRPr="002D0D44" w14:paraId="2772185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3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E11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20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468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پارچه‌هاي كشباف و قلاب بافی</w:t>
            </w:r>
          </w:p>
        </w:tc>
      </w:tr>
      <w:tr w:rsidR="00357210" w:rsidRPr="002D0D44" w14:paraId="4A177EB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87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5E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5E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74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نساجي آماده- به‌جز پوشاك</w:t>
            </w:r>
          </w:p>
        </w:tc>
      </w:tr>
      <w:tr w:rsidR="00357210" w:rsidRPr="002D0D44" w14:paraId="1F041C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A43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11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3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AB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قالي و قاليچه</w:t>
            </w:r>
          </w:p>
        </w:tc>
      </w:tr>
      <w:tr w:rsidR="00357210" w:rsidRPr="002D0D44" w14:paraId="6DAB572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54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63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617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C8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طناب، ريسمان، نخ چند لايه و تور</w:t>
            </w:r>
          </w:p>
        </w:tc>
      </w:tr>
      <w:tr w:rsidR="00357210" w:rsidRPr="002D0D44" w14:paraId="688C9D5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90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836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85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528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منسوجات طبقه‌بندي نشده در جاي ديگر </w:t>
            </w:r>
          </w:p>
        </w:tc>
      </w:tr>
      <w:tr w:rsidR="00357210" w:rsidRPr="002D0D44" w14:paraId="6216690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26E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77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04B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D31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پوشاك، به جز پوشاك از پوست خزدار</w:t>
            </w:r>
          </w:p>
        </w:tc>
      </w:tr>
      <w:tr w:rsidR="00357210" w:rsidRPr="002D0D44" w14:paraId="0B36BA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05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8A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BF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F4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خزدار</w:t>
            </w:r>
          </w:p>
        </w:tc>
      </w:tr>
      <w:tr w:rsidR="00357210" w:rsidRPr="002D0D44" w14:paraId="4A942D7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8E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B8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50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CD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 كشباف و قلاب‌بافي شده</w:t>
            </w:r>
          </w:p>
        </w:tc>
      </w:tr>
      <w:tr w:rsidR="00357210" w:rsidRPr="002D0D44" w14:paraId="6F956B8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2BB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F4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چوب وفراورده های چوب وچوب پنبه </w:t>
            </w:r>
            <w:r w:rsidRPr="002D0D44">
              <w:rPr>
                <w:rFonts w:ascii="Arial" w:eastAsia="Times New Roman" w:hAnsi="Arial" w:cs="Arial" w:hint="cs"/>
                <w:color w:val="000000"/>
                <w:sz w:val="22"/>
                <w:szCs w:val="22"/>
                <w:rtl/>
                <w:lang w:bidi="ar-SA"/>
              </w:rPr>
              <w:t>–</w:t>
            </w: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به‌جزمبلمان - ساخت کالا از حصیر وموادحصيربافی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0B7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C91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كشي و رنده كردن چوب </w:t>
            </w:r>
          </w:p>
        </w:tc>
      </w:tr>
      <w:tr w:rsidR="00357210" w:rsidRPr="002D0D44" w14:paraId="1F09402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D5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CB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1D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80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ورق‌های روکش شده و صفحه هايی که اصل آن چوب است</w:t>
            </w:r>
          </w:p>
        </w:tc>
      </w:tr>
      <w:tr w:rsidR="00357210" w:rsidRPr="002D0D44" w14:paraId="09BAE9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8AD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0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DB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34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کالاهای نجاري درودگری ساختمان </w:t>
            </w:r>
          </w:p>
        </w:tc>
      </w:tr>
      <w:tr w:rsidR="00357210" w:rsidRPr="002D0D44" w14:paraId="5B97197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A1F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5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A0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DB4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ظروف و محفظه‌هاي چوبي </w:t>
            </w:r>
          </w:p>
        </w:tc>
      </w:tr>
      <w:tr w:rsidR="00357210" w:rsidRPr="002D0D44" w14:paraId="5244879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B8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D2D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8C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D4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فراورده ها از چوب و توليد كالا از چوب پنبه و حصیر و مواد حصيربافي </w:t>
            </w:r>
          </w:p>
        </w:tc>
      </w:tr>
      <w:tr w:rsidR="00357210" w:rsidRPr="002D0D44" w14:paraId="2A4F065B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2ED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45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 و تکثير رسانه‌های ضبط شده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88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CD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</w:t>
            </w:r>
          </w:p>
        </w:tc>
      </w:tr>
      <w:tr w:rsidR="00357210" w:rsidRPr="002D0D44" w14:paraId="069691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8A3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C39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31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A9B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خدماتی وابسته به چاپ</w:t>
            </w:r>
          </w:p>
        </w:tc>
      </w:tr>
      <w:tr w:rsidR="00357210" w:rsidRPr="002D0D44" w14:paraId="3F5B17B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20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5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A9C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EF3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تكثير رسانه‌هاي ضبط شده </w:t>
            </w:r>
          </w:p>
        </w:tc>
      </w:tr>
      <w:tr w:rsidR="00357210" w:rsidRPr="002D0D44" w14:paraId="2A3DCD1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1EA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A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محصولات رایانه ای، الکترونیکی ونوری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5EF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10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تخته مدار و قطعات الکترونیکی</w:t>
            </w:r>
          </w:p>
        </w:tc>
      </w:tr>
      <w:tr w:rsidR="00357210" w:rsidRPr="002D0D44" w14:paraId="315FCC9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B9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5BE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AD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E9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رایانه و تجهیزات جانبی</w:t>
            </w:r>
          </w:p>
        </w:tc>
      </w:tr>
      <w:tr w:rsidR="00357210" w:rsidRPr="002D0D44" w14:paraId="449F0D6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F0C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20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79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D0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مخابراتی</w:t>
            </w:r>
          </w:p>
        </w:tc>
      </w:tr>
      <w:tr w:rsidR="00357210" w:rsidRPr="002D0D44" w14:paraId="147A6D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BF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E97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3C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F64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کالاهای مصرفی الکترونیکی</w:t>
            </w:r>
          </w:p>
        </w:tc>
      </w:tr>
      <w:tr w:rsidR="00357210" w:rsidRPr="002D0D44" w14:paraId="19B305E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62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E6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4A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BE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اندازه گیری، آزمون، راهبری و کنترل</w:t>
            </w:r>
          </w:p>
        </w:tc>
      </w:tr>
      <w:tr w:rsidR="00357210" w:rsidRPr="002D0D44" w14:paraId="620BAB3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B7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87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734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6E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انواع ساعت</w:t>
            </w:r>
          </w:p>
        </w:tc>
      </w:tr>
      <w:tr w:rsidR="00357210" w:rsidRPr="002D0D44" w14:paraId="6D05EAF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C21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978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94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c2660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A68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پرتودهی، الکتروپزشکی والکترودرمانی</w:t>
            </w:r>
          </w:p>
        </w:tc>
      </w:tr>
      <w:tr w:rsidR="00357210" w:rsidRPr="002D0D44" w14:paraId="1BF5EE6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18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39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5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c2670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BC9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ابزارهاي اپتيكي و تجهيزات عكاسي</w:t>
            </w:r>
          </w:p>
        </w:tc>
      </w:tr>
      <w:tr w:rsidR="00357210" w:rsidRPr="002D0D44" w14:paraId="6082243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E7C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32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38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c2680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05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رسانه های نوری و مغناطیسی</w:t>
            </w:r>
          </w:p>
        </w:tc>
      </w:tr>
      <w:tr w:rsidR="00357210" w:rsidRPr="002D0D44" w14:paraId="5C97D907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E1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69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برقی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B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1D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 برقی، دینام و ترانسفورماتور و دستگاه های توزیع و کنترل برق</w:t>
            </w:r>
          </w:p>
        </w:tc>
      </w:tr>
      <w:tr w:rsidR="00357210" w:rsidRPr="002D0D44" w14:paraId="43D5F24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DB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D9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A62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3B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باتری و انباره</w:t>
            </w:r>
          </w:p>
        </w:tc>
      </w:tr>
      <w:tr w:rsidR="00357210" w:rsidRPr="002D0D44" w14:paraId="6EBB8AD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FF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76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38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AFB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کابل های فیبر نوری</w:t>
            </w:r>
          </w:p>
        </w:tc>
      </w:tr>
      <w:tr w:rsidR="00357210" w:rsidRPr="002D0D44" w14:paraId="1D4E934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9E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9F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9A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23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سیم ها و کابل های الکترونیکی و برقی</w:t>
            </w:r>
          </w:p>
        </w:tc>
      </w:tr>
      <w:tr w:rsidR="00357210" w:rsidRPr="002D0D44" w14:paraId="69F76B6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9A4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B3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510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AE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دستگاه های سیم کشی</w:t>
            </w:r>
          </w:p>
        </w:tc>
      </w:tr>
      <w:tr w:rsidR="00357210" w:rsidRPr="002D0D44" w14:paraId="713C37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1C3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D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168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D8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روشنایی برقی</w:t>
            </w:r>
          </w:p>
        </w:tc>
      </w:tr>
      <w:tr w:rsidR="00357210" w:rsidRPr="002D0D44" w14:paraId="61B18BE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BAA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AF9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6D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وسایل برقی خانگی</w:t>
            </w:r>
          </w:p>
        </w:tc>
      </w:tr>
      <w:tr w:rsidR="00357210" w:rsidRPr="002D0D44" w14:paraId="0D73E13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3D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28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C06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4C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تجهیزات برقی</w:t>
            </w:r>
          </w:p>
        </w:tc>
      </w:tr>
      <w:tr w:rsidR="00357210" w:rsidRPr="002D0D44" w14:paraId="0DA200E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1D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C9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طبقه بندی نشده درجای دیگر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96C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64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موتوروتوربین-بجز موتورهای وسایل نقلیه هوایی، خودرو و موتورسیکلت</w:t>
            </w:r>
          </w:p>
        </w:tc>
      </w:tr>
      <w:tr w:rsidR="00357210" w:rsidRPr="002D0D44" w14:paraId="1A9B0E4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3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C7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C1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012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نیروی سیال</w:t>
            </w:r>
          </w:p>
        </w:tc>
      </w:tr>
      <w:tr w:rsidR="00357210" w:rsidRPr="002D0D44" w14:paraId="5F51C01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F8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10E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97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9F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سایرپمپ ها،کمپرسورها، شیرها وسوپاپ ها</w:t>
            </w:r>
          </w:p>
        </w:tc>
      </w:tr>
      <w:tr w:rsidR="00357210" w:rsidRPr="002D0D44" w14:paraId="0D9FE49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D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639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2DE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206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یاتاقان،  چرخ دنده ودیفرانسیل</w:t>
            </w:r>
          </w:p>
        </w:tc>
      </w:tr>
      <w:tr w:rsidR="00357210" w:rsidRPr="002D0D44" w14:paraId="0DC51F9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FC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62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68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76D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اجاق وکوره ومشعل‌های کوره</w:t>
            </w:r>
          </w:p>
        </w:tc>
      </w:tr>
      <w:tr w:rsidR="00357210" w:rsidRPr="002D0D44" w14:paraId="236E088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16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AE5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3C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9F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بالا بر وجابجاکننده</w:t>
            </w:r>
          </w:p>
        </w:tc>
      </w:tr>
      <w:tr w:rsidR="00357210" w:rsidRPr="002D0D44" w14:paraId="4B706AD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79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25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C30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c2817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2C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دفتری(بجز رایانه و وسایل جانبی)</w:t>
            </w:r>
          </w:p>
        </w:tc>
      </w:tr>
      <w:tr w:rsidR="00357210" w:rsidRPr="002D0D44" w14:paraId="205156A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D28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66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61F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c2818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5A5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 دستی موتوردار</w:t>
            </w:r>
          </w:p>
        </w:tc>
      </w:tr>
      <w:tr w:rsidR="00357210" w:rsidRPr="002D0D44" w14:paraId="27A66DF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347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6D0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ACF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0F6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سایرماشین آلات باکاربرد عام   </w:t>
            </w:r>
          </w:p>
        </w:tc>
      </w:tr>
      <w:tr w:rsidR="00357210" w:rsidRPr="002D0D44" w14:paraId="526BA42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4EE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3B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99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15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کشاورزی وجنگلداری</w:t>
            </w:r>
          </w:p>
        </w:tc>
      </w:tr>
      <w:tr w:rsidR="00357210" w:rsidRPr="002D0D44" w14:paraId="2B89691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93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FA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E62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A9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برقي ثابت -توليد </w:t>
            </w:r>
          </w:p>
        </w:tc>
      </w:tr>
      <w:tr w:rsidR="00357210" w:rsidRPr="002D0D44" w14:paraId="3BA440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32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47E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D9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19B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ماشین آلات متالوژِی - ذوب فلزات </w:t>
            </w:r>
          </w:p>
        </w:tc>
      </w:tr>
      <w:tr w:rsidR="00357210" w:rsidRPr="002D0D44" w14:paraId="4714F0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11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36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9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E44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استخراج معدن وساختمان</w:t>
            </w:r>
          </w:p>
        </w:tc>
      </w:tr>
      <w:tr w:rsidR="00357210" w:rsidRPr="002D0D44" w14:paraId="240E865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4D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C2E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0C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C5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عمل آوری مواد غذایی ، نوشیدنی ها و دخانیات</w:t>
            </w:r>
          </w:p>
        </w:tc>
      </w:tr>
      <w:tr w:rsidR="00357210" w:rsidRPr="002D0D44" w14:paraId="6BE89B5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18B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C46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8B8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c2826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6C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برای توليد منسوجات والبسه وچرم</w:t>
            </w:r>
          </w:p>
        </w:tc>
      </w:tr>
      <w:tr w:rsidR="00357210" w:rsidRPr="002D0D44" w14:paraId="047797A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94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3A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F6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BAB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سایرماشین آلات باکاربردخاص</w:t>
            </w:r>
          </w:p>
        </w:tc>
      </w:tr>
      <w:tr w:rsidR="00357210" w:rsidRPr="002D0D44" w14:paraId="28B8B87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E31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F79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موتوري، تریلر ونیم تریلر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26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9F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</w:t>
            </w:r>
          </w:p>
        </w:tc>
      </w:tr>
      <w:tr w:rsidR="00357210" w:rsidRPr="002D0D44" w14:paraId="72D73F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A35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F8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DA4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D6B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بدنه ( اتاق ) وسايل نقليه موتوري و ساخت تريلر و نيم تريلر</w:t>
            </w:r>
          </w:p>
        </w:tc>
      </w:tr>
      <w:tr w:rsidR="00357210" w:rsidRPr="002D0D44" w14:paraId="6EB87C5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0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C0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F49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0D3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قطعات و لوازم الحاقی وسايل نقليه موتوري </w:t>
            </w:r>
          </w:p>
        </w:tc>
      </w:tr>
      <w:tr w:rsidR="00357210" w:rsidRPr="002D0D44" w14:paraId="21A7441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BB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c30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61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تجهيزات حمل و نقل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2B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912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كشتي و سازه‌هاي شناور</w:t>
            </w:r>
          </w:p>
        </w:tc>
      </w:tr>
      <w:tr w:rsidR="00357210" w:rsidRPr="002D0D44" w14:paraId="54A856D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F6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1B3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62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7C5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قايق های تفریحی و ورزشي</w:t>
            </w:r>
          </w:p>
        </w:tc>
      </w:tr>
      <w:tr w:rsidR="00357210" w:rsidRPr="002D0D44" w14:paraId="096904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87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88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50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A1F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لوکوموتیو های  راه آهن  و وسایل نقلیه ریلی</w:t>
            </w:r>
          </w:p>
        </w:tc>
      </w:tr>
      <w:tr w:rsidR="00357210" w:rsidRPr="002D0D44" w14:paraId="7849831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DF8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29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4C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2F6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هواپیما و فضاپیما و ماشین آلات وابسته</w:t>
            </w:r>
          </w:p>
        </w:tc>
      </w:tr>
      <w:tr w:rsidR="00357210" w:rsidRPr="002D0D44" w14:paraId="0ECE37A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E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FA0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1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F7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وسايل نقليه جنگي</w:t>
            </w:r>
          </w:p>
        </w:tc>
      </w:tr>
      <w:tr w:rsidR="00357210" w:rsidRPr="002D0D44" w14:paraId="1C65C0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7AB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02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53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4F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موتور سيكلت</w:t>
            </w:r>
          </w:p>
        </w:tc>
      </w:tr>
      <w:tr w:rsidR="00357210" w:rsidRPr="002D0D44" w14:paraId="60927D1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632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A0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6B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01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دوچرخه و صندلي چرخدار معلولين</w:t>
            </w:r>
          </w:p>
        </w:tc>
      </w:tr>
      <w:tr w:rsidR="00357210" w:rsidRPr="002D0D44" w14:paraId="2D5B5C0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32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930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48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C2D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وسايل حمل و نقل طبقه بندي نشده در جاي ديگر</w:t>
            </w:r>
          </w:p>
        </w:tc>
      </w:tr>
      <w:tr w:rsidR="008D5127" w:rsidRPr="002D0D44" w14:paraId="4F172F98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2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c31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635A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مبلمان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50E7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c3100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ACA0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مبلمان</w:t>
            </w:r>
          </w:p>
        </w:tc>
      </w:tr>
      <w:tr w:rsidR="00357210" w:rsidRPr="002D0D44" w14:paraId="18FB791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C0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00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6BD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88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357210" w:rsidRPr="002D0D44" w14:paraId="568ED1D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44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26E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AE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11E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جواهرات بدلي و كالاهاي وابسته</w:t>
            </w:r>
          </w:p>
        </w:tc>
      </w:tr>
      <w:tr w:rsidR="00357210" w:rsidRPr="002D0D44" w14:paraId="3EBE4A4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EA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256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9D7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533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آلات موسيقي</w:t>
            </w:r>
          </w:p>
        </w:tc>
      </w:tr>
      <w:tr w:rsidR="00357210" w:rsidRPr="002D0D44" w14:paraId="737B31F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9C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3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74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CDA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ورزشي</w:t>
            </w:r>
          </w:p>
        </w:tc>
      </w:tr>
      <w:tr w:rsidR="00357210" w:rsidRPr="002D0D44" w14:paraId="050DA74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0C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CC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84C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92B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وسايل بازي و اسباب بازي</w:t>
            </w:r>
          </w:p>
        </w:tc>
      </w:tr>
      <w:tr w:rsidR="00357210" w:rsidRPr="002D0D44" w14:paraId="4759937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BB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5CD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CD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c3250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2F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ملزومات و وسايل پزشكي و دندانپزشكي</w:t>
            </w:r>
          </w:p>
        </w:tc>
      </w:tr>
      <w:tr w:rsidR="00357210" w:rsidRPr="002D0D44" w14:paraId="60CD813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A39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6DE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86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89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</w:tr>
      <w:tr w:rsidR="00357210" w:rsidRPr="002D0D44" w14:paraId="69A9341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01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9DF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ونصب ماشین آلات و تجهیزات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EF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2B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محصولات فلزی ساخته شده</w:t>
            </w:r>
          </w:p>
        </w:tc>
      </w:tr>
      <w:tr w:rsidR="00357210" w:rsidRPr="002D0D44" w14:paraId="057068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8FB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BA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B0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AF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ماشین آلات</w:t>
            </w:r>
          </w:p>
        </w:tc>
      </w:tr>
      <w:tr w:rsidR="00357210" w:rsidRPr="002D0D44" w14:paraId="052D2BC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850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79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E8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DF5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الکترونیکی و اپتیکی</w:t>
            </w:r>
          </w:p>
        </w:tc>
      </w:tr>
      <w:tr w:rsidR="00357210" w:rsidRPr="002D0D44" w14:paraId="4E24C50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5D7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433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976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01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برقی</w:t>
            </w:r>
          </w:p>
        </w:tc>
      </w:tr>
      <w:tr w:rsidR="00357210" w:rsidRPr="002D0D44" w14:paraId="7F4B0A2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4A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353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c3315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3DF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حمل ونقل- بجز وسایل نقلیه موتوری</w:t>
            </w:r>
          </w:p>
        </w:tc>
      </w:tr>
      <w:tr w:rsidR="00357210" w:rsidRPr="002D0D44" w14:paraId="5FEBD7F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A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5A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360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7F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سایر تجهیزات</w:t>
            </w:r>
          </w:p>
        </w:tc>
      </w:tr>
      <w:tr w:rsidR="00357210" w:rsidRPr="002D0D44" w14:paraId="5206256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52D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8E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EFD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8A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نصب ماشين آلات و تجهيزات صنعتي</w:t>
            </w:r>
          </w:p>
        </w:tc>
      </w:tr>
      <w:tr w:rsidR="00357210" w:rsidRPr="002D0D44" w14:paraId="374589C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8A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FF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برق، گاز، بخار و تهويه هوا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D6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2C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توليد، انتقال و توزيع برق  </w:t>
            </w:r>
          </w:p>
        </w:tc>
      </w:tr>
      <w:tr w:rsidR="00357210" w:rsidRPr="002D0D44" w14:paraId="7F96355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AE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46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55F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0AB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گاز، توزيع سوخت‌هاي گازي از طريق شاه‌لوله</w:t>
            </w:r>
          </w:p>
        </w:tc>
      </w:tr>
      <w:tr w:rsidR="00357210" w:rsidRPr="002D0D44" w14:paraId="5A9F0FA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38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697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9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1F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بخار و تهويه هوا</w:t>
            </w:r>
          </w:p>
        </w:tc>
      </w:tr>
      <w:tr w:rsidR="00357210" w:rsidRPr="002D0D44" w14:paraId="63F862BA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6D8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0D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جمع‌آوري، تصفيه و دفع پسماند ؛ بازيافت مواد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04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A85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جمع‌آوري پسماند بي خطر</w:t>
            </w:r>
          </w:p>
        </w:tc>
      </w:tr>
      <w:tr w:rsidR="00357210" w:rsidRPr="002D0D44" w14:paraId="36D58FF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78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18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6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جمع‌آوری پسماند خطرناك</w:t>
            </w:r>
          </w:p>
        </w:tc>
      </w:tr>
      <w:tr w:rsidR="00357210" w:rsidRPr="002D0D44" w14:paraId="66AD60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DF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C9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C2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75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بي خطر</w:t>
            </w:r>
          </w:p>
        </w:tc>
      </w:tr>
      <w:tr w:rsidR="00357210" w:rsidRPr="002D0D44" w14:paraId="7AF3DF9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1AC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CE8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5F9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023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خطرناك</w:t>
            </w:r>
          </w:p>
        </w:tc>
      </w:tr>
      <w:tr w:rsidR="00357210" w:rsidRPr="002D0D44" w14:paraId="08F431F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F91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C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65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82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بازيافت مواد</w:t>
            </w:r>
          </w:p>
        </w:tc>
      </w:tr>
      <w:tr w:rsidR="008D5127" w:rsidRPr="002D0D44" w14:paraId="34DD35D6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99F8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c39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7783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D42D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c3900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984B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</w:tr>
      <w:tr w:rsidR="00357210" w:rsidRPr="002D0D44" w14:paraId="5CAB20C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1C4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7D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مهندسي عمران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2B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366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جاده و راه‌آهن</w:t>
            </w:r>
          </w:p>
        </w:tc>
      </w:tr>
      <w:tr w:rsidR="00357210" w:rsidRPr="002D0D44" w14:paraId="2D0731F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173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21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66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191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پروژه‌هاي تاسيسات شهري</w:t>
            </w:r>
          </w:p>
        </w:tc>
      </w:tr>
      <w:tr w:rsidR="00357210" w:rsidRPr="002D0D44" w14:paraId="668A896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E48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2A8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06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98B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ساير پروژه‌هاي مهندسي عمران</w:t>
            </w:r>
          </w:p>
        </w:tc>
      </w:tr>
      <w:tr w:rsidR="00357210" w:rsidRPr="002D0D44" w14:paraId="692BC1C3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28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18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ساخت و ساز تخصصي ساختماني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9C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446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تخريب</w:t>
            </w:r>
          </w:p>
        </w:tc>
      </w:tr>
      <w:tr w:rsidR="00357210" w:rsidRPr="002D0D44" w14:paraId="676336C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45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92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66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F4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محوطه</w:t>
            </w:r>
          </w:p>
        </w:tc>
      </w:tr>
      <w:tr w:rsidR="00357210" w:rsidRPr="002D0D44" w14:paraId="5CE34E5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ABF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BD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AC6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E2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برق</w:t>
            </w:r>
          </w:p>
        </w:tc>
      </w:tr>
      <w:tr w:rsidR="00357210" w:rsidRPr="002D0D44" w14:paraId="0A265AE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8AA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69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CE7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81C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 لوله‌كشي، گرمايش و تهويه هوا</w:t>
            </w:r>
          </w:p>
        </w:tc>
      </w:tr>
      <w:tr w:rsidR="00357210" w:rsidRPr="002D0D44" w14:paraId="6865801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ED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C0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C2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DED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تاسيسات ساختمان</w:t>
            </w:r>
          </w:p>
        </w:tc>
      </w:tr>
      <w:tr w:rsidR="00357210" w:rsidRPr="002D0D44" w14:paraId="55200B4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57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75D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B0E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EBD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پايان‌دهي و تكميل بنا</w:t>
            </w:r>
          </w:p>
        </w:tc>
      </w:tr>
      <w:tr w:rsidR="00357210" w:rsidRPr="002D0D44" w14:paraId="0FC7A05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3B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FB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E20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EE6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تخصصي ساختمان</w:t>
            </w:r>
          </w:p>
        </w:tc>
      </w:tr>
      <w:tr w:rsidR="00357210" w:rsidRPr="002D0D44" w14:paraId="1D9E8CC0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EE0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9CD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حمل و نقل زميني و حمل و نقل از طريق خط لوله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24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8E2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مسافر- بين شهری</w:t>
            </w:r>
          </w:p>
        </w:tc>
      </w:tr>
      <w:tr w:rsidR="00357210" w:rsidRPr="002D0D44" w14:paraId="6F75CB5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55E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429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2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07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بار</w:t>
            </w:r>
          </w:p>
        </w:tc>
      </w:tr>
      <w:tr w:rsidR="00357210" w:rsidRPr="002D0D44" w14:paraId="2748E28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CDD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3C5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05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CBF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زمينی مسافر درون شهری و حومه شهر</w:t>
            </w:r>
          </w:p>
        </w:tc>
      </w:tr>
      <w:tr w:rsidR="00357210" w:rsidRPr="002D0D44" w14:paraId="30E43AC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25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B6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F7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A28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حمل ونقل زمينی مسافر </w:t>
            </w:r>
          </w:p>
        </w:tc>
      </w:tr>
      <w:tr w:rsidR="00357210" w:rsidRPr="002D0D44" w14:paraId="4010DFE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2C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F9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D3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7BF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بار ازطريق جاده</w:t>
            </w:r>
          </w:p>
        </w:tc>
      </w:tr>
      <w:tr w:rsidR="00357210" w:rsidRPr="002D0D44" w14:paraId="0D5DFB7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24F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10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F0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FE1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از طريق خط لوله</w:t>
            </w:r>
          </w:p>
        </w:tc>
      </w:tr>
      <w:tr w:rsidR="00357210" w:rsidRPr="002D0D44" w14:paraId="442D1BE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DE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E3F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 داری و فعاليت های پشتيبانی حمل و نقل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388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6D4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انبارداری و ذخيره سازی</w:t>
            </w:r>
          </w:p>
        </w:tc>
      </w:tr>
      <w:tr w:rsidR="00357210" w:rsidRPr="002D0D44" w14:paraId="07D137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3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44D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AF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86A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زمينی</w:t>
            </w:r>
          </w:p>
        </w:tc>
      </w:tr>
      <w:tr w:rsidR="00357210" w:rsidRPr="002D0D44" w14:paraId="60F59CD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38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6D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C9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CD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آبی</w:t>
            </w:r>
          </w:p>
        </w:tc>
      </w:tr>
      <w:tr w:rsidR="00357210" w:rsidRPr="002D0D44" w14:paraId="0457A4B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CB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EE0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212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59A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هوايی</w:t>
            </w:r>
          </w:p>
        </w:tc>
      </w:tr>
      <w:tr w:rsidR="00357210" w:rsidRPr="002D0D44" w14:paraId="052CA6E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E0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3F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2DE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13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جابجايي محموله</w:t>
            </w:r>
          </w:p>
        </w:tc>
      </w:tr>
      <w:tr w:rsidR="00357210" w:rsidRPr="002D0D44" w14:paraId="00E664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0A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D91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E4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DC7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های پشتيبانی حمل ونقل</w:t>
            </w:r>
          </w:p>
        </w:tc>
      </w:tr>
      <w:tr w:rsidR="00357210" w:rsidRPr="002D0D44" w14:paraId="27D56E7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D12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750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غذا و آشاميدني ها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0F3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146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رستوران‌ها و فعاليت‌هاي خدماتی مربوط به تأمين غذاي سيار</w:t>
            </w:r>
          </w:p>
        </w:tc>
      </w:tr>
      <w:tr w:rsidR="00357210" w:rsidRPr="002D0D44" w14:paraId="53AEABB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39F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5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9F9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379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تهيه غذای مراسم</w:t>
            </w:r>
          </w:p>
        </w:tc>
      </w:tr>
      <w:tr w:rsidR="00357210" w:rsidRPr="002D0D44" w14:paraId="69D8E6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82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9A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7A6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53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خدماتی غذايي</w:t>
            </w:r>
          </w:p>
        </w:tc>
      </w:tr>
      <w:tr w:rsidR="00357210" w:rsidRPr="002D0D44" w14:paraId="66568E1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F6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77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B3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DF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ارائه‌آشامیدنی ها</w:t>
            </w:r>
          </w:p>
        </w:tc>
      </w:tr>
      <w:tr w:rsidR="00357210" w:rsidRPr="002D0D44" w14:paraId="47E0265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FD6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00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انتشاراتي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9A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F5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كتاب</w:t>
            </w:r>
          </w:p>
        </w:tc>
      </w:tr>
      <w:tr w:rsidR="00357210" w:rsidRPr="002D0D44" w14:paraId="7A01F5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FF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06F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7AE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31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انتشار راهنماي تلفن و فهرست‌هاي پستي</w:t>
            </w:r>
          </w:p>
        </w:tc>
      </w:tr>
      <w:tr w:rsidR="00357210" w:rsidRPr="002D0D44" w14:paraId="3A38027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7CA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58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F96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DBD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روزنامه و مجله و نشريات ادواری</w:t>
            </w:r>
          </w:p>
        </w:tc>
      </w:tr>
      <w:tr w:rsidR="00357210" w:rsidRPr="002D0D44" w14:paraId="0B9BE9E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A7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BE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D37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C0D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انتشاراتي</w:t>
            </w:r>
          </w:p>
        </w:tc>
      </w:tr>
      <w:tr w:rsidR="00357210" w:rsidRPr="002D0D44" w14:paraId="1248574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D94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4AC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10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59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نرم‌افزار</w:t>
            </w:r>
          </w:p>
        </w:tc>
      </w:tr>
      <w:tr w:rsidR="00357210" w:rsidRPr="002D0D44" w14:paraId="6E533C9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3DB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8A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مخابرات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D98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D65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مخابراتي باسيم، بي‌سيم و ماهواره‌اي </w:t>
            </w:r>
          </w:p>
        </w:tc>
      </w:tr>
      <w:tr w:rsidR="00357210" w:rsidRPr="002D0D44" w14:paraId="127AB6F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784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1D0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6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B1D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هاي مخابراتي</w:t>
            </w:r>
          </w:p>
        </w:tc>
      </w:tr>
      <w:tr w:rsidR="00357210" w:rsidRPr="002D0D44" w14:paraId="1E38AA1D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C3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C8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 اطلاع‌رساني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449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B2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پردازش و ميزباني داده‌ها و  فعاليت‌هاي مربوط</w:t>
            </w:r>
          </w:p>
        </w:tc>
      </w:tr>
      <w:tr w:rsidR="00357210" w:rsidRPr="002D0D44" w14:paraId="5197E25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E35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5E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672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C3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پورتال‌هاي(درگاه‌هاي) وب</w:t>
            </w:r>
          </w:p>
        </w:tc>
      </w:tr>
      <w:tr w:rsidR="00357210" w:rsidRPr="002D0D44" w14:paraId="1C1E8A5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6E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2DB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67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1F9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بنگاه‌هاي خبري</w:t>
            </w:r>
          </w:p>
        </w:tc>
      </w:tr>
      <w:tr w:rsidR="00357210" w:rsidRPr="002D0D44" w14:paraId="607B43E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1FE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08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65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83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 فعاليت‌هاي خدماتي اطلاع‌رساني طبقه‌بندي‌نشده در جاي ديگر</w:t>
            </w:r>
          </w:p>
        </w:tc>
      </w:tr>
      <w:tr w:rsidR="00357210" w:rsidRPr="002D0D44" w14:paraId="153ABD0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04E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D68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فعاليت‌‌هاي خدمات مالي، بجز تامين وجوه بيمه و بازنشستگي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C7B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D32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بانكداري مركزي </w:t>
            </w:r>
          </w:p>
        </w:tc>
      </w:tr>
      <w:tr w:rsidR="00357210" w:rsidRPr="002D0D44" w14:paraId="4C60706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C0A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B91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427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39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واسطه‌گري‌هاي پولي</w:t>
            </w:r>
          </w:p>
        </w:tc>
      </w:tr>
      <w:tr w:rsidR="00357210" w:rsidRPr="002D0D44" w14:paraId="5537545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B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5F1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65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AA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شركت‌هاي صاحب سهم</w:t>
            </w:r>
          </w:p>
        </w:tc>
      </w:tr>
      <w:tr w:rsidR="00357210" w:rsidRPr="002D0D44" w14:paraId="31B2253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F9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2F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F59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57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تراست‌ها، صندوق‌ها و واحدهاي مالي مشابه</w:t>
            </w:r>
          </w:p>
        </w:tc>
      </w:tr>
      <w:tr w:rsidR="00357210" w:rsidRPr="002D0D44" w14:paraId="29CC63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8F9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201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43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F5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اجاره داري مالي(ليزينگ)</w:t>
            </w:r>
          </w:p>
        </w:tc>
      </w:tr>
      <w:tr w:rsidR="00357210" w:rsidRPr="002D0D44" w14:paraId="3567C3D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54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56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2EC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1B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اعطاي ساير اعتبارها </w:t>
            </w:r>
          </w:p>
        </w:tc>
      </w:tr>
      <w:tr w:rsidR="00357210" w:rsidRPr="002D0D44" w14:paraId="63D9BC0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DC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6C5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201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E2D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 مالي، بجز فعاليت‌هاي تامين وجوه بازنشستگي و بيمه، طبقه‌بندي نشده در جاي ديگر</w:t>
            </w:r>
          </w:p>
        </w:tc>
      </w:tr>
      <w:tr w:rsidR="00357210" w:rsidRPr="002D0D44" w14:paraId="524DE5D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35C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BF3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بيمه، بيمه اتكايي و تامين وجوه بازنشستگي بجز تامين اجتماعي اجباري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186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ABF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 عمر </w:t>
            </w:r>
          </w:p>
        </w:tc>
      </w:tr>
      <w:tr w:rsidR="00357210" w:rsidRPr="002D0D44" w14:paraId="38DC97E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8C1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4B2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81A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2B9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غير از بيمه عمر</w:t>
            </w:r>
          </w:p>
        </w:tc>
      </w:tr>
      <w:tr w:rsidR="00357210" w:rsidRPr="002D0D44" w14:paraId="401E1C8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F3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98E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96C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33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اتكايي</w:t>
            </w:r>
          </w:p>
        </w:tc>
      </w:tr>
      <w:tr w:rsidR="00357210" w:rsidRPr="002D0D44" w14:paraId="220086D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5E9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F65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2A8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EBA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وجوه بازنشستگي</w:t>
            </w:r>
          </w:p>
        </w:tc>
      </w:tr>
      <w:tr w:rsidR="00357210" w:rsidRPr="002D0D44" w14:paraId="684EBA7E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0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680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جنبي خدمات مالي و فعاليت‌هاي بيمه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C8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743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سرپرستي بازارهاي مالي</w:t>
            </w:r>
          </w:p>
        </w:tc>
      </w:tr>
      <w:tr w:rsidR="00357210" w:rsidRPr="002D0D44" w14:paraId="77EF35A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58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9F7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B8B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946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كارگزاري در بازارهاي اوراق بهادار و كالا</w:t>
            </w:r>
          </w:p>
        </w:tc>
      </w:tr>
      <w:tr w:rsidR="00357210" w:rsidRPr="002D0D44" w14:paraId="2ADEE1E2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C8F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A2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CB0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8D5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فعاليت‌هاي خدمات مالي</w:t>
            </w:r>
          </w:p>
        </w:tc>
      </w:tr>
      <w:tr w:rsidR="00357210" w:rsidRPr="002D0D44" w14:paraId="25F18CF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5E5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FA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601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2F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ارزشيابي مخاطره و خسارت </w:t>
            </w:r>
          </w:p>
        </w:tc>
      </w:tr>
      <w:tr w:rsidR="00357210" w:rsidRPr="002D0D44" w14:paraId="696D51D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902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4F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4CF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AB5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كارگزاران و نمايندگان بيمه</w:t>
            </w:r>
          </w:p>
        </w:tc>
      </w:tr>
      <w:tr w:rsidR="00357210" w:rsidRPr="002D0D44" w14:paraId="47F5EE1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71E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B21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E9E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30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تامين وجوه بازنشستگي وبيمه</w:t>
            </w:r>
          </w:p>
        </w:tc>
      </w:tr>
      <w:tr w:rsidR="00357210" w:rsidRPr="002D0D44" w14:paraId="0D02061F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B95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730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BCA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99C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مديريت وجوه</w:t>
            </w:r>
          </w:p>
        </w:tc>
      </w:tr>
      <w:tr w:rsidR="00357210" w:rsidRPr="002D0D44" w14:paraId="3CA35284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930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c68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3D2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 املاك و مستغلات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B65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E6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املاك و مستغلات با مالكيت شخصي يا اجاره‌اي</w:t>
            </w:r>
          </w:p>
        </w:tc>
      </w:tr>
      <w:tr w:rsidR="00357210" w:rsidRPr="002D0D44" w14:paraId="6F7B54E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5AA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DA0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554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30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مربوط به املاك و مستغلات براساس دستمزد يا قرارداد </w:t>
            </w:r>
          </w:p>
        </w:tc>
      </w:tr>
      <w:tr w:rsidR="00357210" w:rsidRPr="002D0D44" w14:paraId="5197E621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FA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c69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9BC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حقوقي و حسابداري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DA8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B1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حقوقي </w:t>
            </w:r>
          </w:p>
        </w:tc>
      </w:tr>
      <w:tr w:rsidR="00357210" w:rsidRPr="002D0D44" w14:paraId="06676FA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6B0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0DF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BB2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AB6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حسابداري، دفترداري و حسابرسي و مشاوره مالياتي</w:t>
            </w:r>
          </w:p>
        </w:tc>
      </w:tr>
      <w:tr w:rsidR="00357210" w:rsidRPr="002D0D44" w14:paraId="3A09C68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EA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B17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، تحليل و آزمايش فني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541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984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و مشاوره‌هاي فني مربوط</w:t>
            </w:r>
          </w:p>
        </w:tc>
      </w:tr>
      <w:tr w:rsidR="00357210" w:rsidRPr="002D0D44" w14:paraId="1A1BF96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563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9F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A0B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3B9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تحليل و آزمايش فني</w:t>
            </w:r>
          </w:p>
        </w:tc>
      </w:tr>
      <w:tr w:rsidR="00357210" w:rsidRPr="002D0D44" w14:paraId="55AADDD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A21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EC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 و بازارپژوهي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1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B6A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</w:t>
            </w:r>
          </w:p>
        </w:tc>
      </w:tr>
      <w:tr w:rsidR="00357210" w:rsidRPr="002D0D44" w14:paraId="6FC3182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4B4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2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2BB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97F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بازار پژوهشي و سنجش افكار عمومي</w:t>
            </w:r>
          </w:p>
        </w:tc>
      </w:tr>
      <w:tr w:rsidR="00357210" w:rsidRPr="002D0D44" w14:paraId="1A63CDAF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F9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A9A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043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F4C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طراحي تخصصي</w:t>
            </w:r>
          </w:p>
        </w:tc>
      </w:tr>
      <w:tr w:rsidR="00357210" w:rsidRPr="002D0D44" w14:paraId="342C90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7B2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6D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B3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2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عكاسي</w:t>
            </w:r>
          </w:p>
        </w:tc>
      </w:tr>
      <w:tr w:rsidR="00357210" w:rsidRPr="002D0D44" w14:paraId="141CD17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8AF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D3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A2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213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 طبقه‌بندي‌نشده در جاي ديگر</w:t>
            </w:r>
          </w:p>
        </w:tc>
      </w:tr>
      <w:tr w:rsidR="00357210" w:rsidRPr="002D0D44" w14:paraId="313789D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885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787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اجاره‌داري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924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27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وسايل نقليه موتوري</w:t>
            </w:r>
          </w:p>
        </w:tc>
      </w:tr>
      <w:tr w:rsidR="00357210" w:rsidRPr="002D0D44" w14:paraId="51A8B7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B5A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8D0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536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644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کالاهای تفريحی و ورزشي</w:t>
            </w:r>
          </w:p>
        </w:tc>
      </w:tr>
      <w:tr w:rsidR="00357210" w:rsidRPr="002D0D44" w14:paraId="32EB923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18E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5DB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1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DAA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کرايه‌نوارها و ديسک‌های تصويری</w:t>
            </w:r>
          </w:p>
        </w:tc>
      </w:tr>
      <w:tr w:rsidR="00357210" w:rsidRPr="002D0D44" w14:paraId="283DBF4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FA9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C48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6B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95C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ساير کالاهای شخصی و خانگی</w:t>
            </w:r>
          </w:p>
        </w:tc>
      </w:tr>
      <w:tr w:rsidR="00357210" w:rsidRPr="002D0D44" w14:paraId="5E73872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C10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5C9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7E0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کرايه‌ساير ماشين‌آلات، تجهيزات و کالاهای ملموس</w:t>
            </w:r>
          </w:p>
        </w:tc>
      </w:tr>
      <w:tr w:rsidR="00357210" w:rsidRPr="002D0D44" w14:paraId="5F24B60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83A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10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F9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c7740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062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دارايي فكري و محصولات مشابه، به جز كارهايي با حقوق محفوظ</w:t>
            </w:r>
          </w:p>
        </w:tc>
      </w:tr>
      <w:tr w:rsidR="008D5127" w:rsidRPr="002D0D44" w14:paraId="632CF16B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7CF2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c78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531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استخدام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E1E5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c7800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F7C5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آژانس هاي استخدام و كاريابي </w:t>
            </w:r>
          </w:p>
        </w:tc>
      </w:tr>
      <w:tr w:rsidR="00357210" w:rsidRPr="002D0D44" w14:paraId="75B0D176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803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c80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CE5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بازرسي و امنيت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0B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86C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امنيت خصوصي</w:t>
            </w:r>
          </w:p>
        </w:tc>
      </w:tr>
      <w:tr w:rsidR="00357210" w:rsidRPr="002D0D44" w14:paraId="23D5498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7E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F3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DC2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53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سيستم‌هاي امنيتي</w:t>
            </w:r>
          </w:p>
        </w:tc>
      </w:tr>
      <w:tr w:rsidR="00357210" w:rsidRPr="002D0D44" w14:paraId="2FFF379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0A9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24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54E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FDF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بازجويي</w:t>
            </w:r>
          </w:p>
        </w:tc>
      </w:tr>
      <w:tr w:rsidR="00357210" w:rsidRPr="002D0D44" w14:paraId="57F18AF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5DA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02A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خدمت رساني به ساختمان‌ها و فضاي سبز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9E4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B23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تركيبي تسهيلات</w:t>
            </w:r>
          </w:p>
        </w:tc>
      </w:tr>
      <w:tr w:rsidR="00357210" w:rsidRPr="002D0D44" w14:paraId="5CD74CE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45A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FCC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C04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70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نظافت كلي ساختمان</w:t>
            </w:r>
          </w:p>
        </w:tc>
      </w:tr>
      <w:tr w:rsidR="00357210" w:rsidRPr="002D0D44" w14:paraId="05A39F7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24B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6D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57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FC3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نظافت ساختمان و نظافت صنعتي</w:t>
            </w:r>
          </w:p>
        </w:tc>
      </w:tr>
      <w:tr w:rsidR="00357210" w:rsidRPr="002D0D44" w14:paraId="7402F79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C87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39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530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9FB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مراقبت و نگهداري فضاي سبز</w:t>
            </w:r>
          </w:p>
        </w:tc>
      </w:tr>
      <w:tr w:rsidR="00357210" w:rsidRPr="002D0D44" w14:paraId="4BC064E5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D8E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c82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65B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اداره دفتر كار، پشتيباني دفتر كار و ساير  فعاليت‌هاي پشتيباني كسب و كار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E55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1B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تركيبي خدمات اداري دفتر كار</w:t>
            </w:r>
          </w:p>
        </w:tc>
      </w:tr>
      <w:tr w:rsidR="00357210" w:rsidRPr="002D0D44" w14:paraId="267BC5D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74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F9F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5A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79F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فتوكپي، آماده‌سازي اسناد و ساير  فعاليت‌هاي پشتيباني تخصصي دفتر كار</w:t>
            </w:r>
          </w:p>
        </w:tc>
      </w:tr>
      <w:tr w:rsidR="00357210" w:rsidRPr="002D0D44" w14:paraId="1095879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52C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39F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8FD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415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مراكز تلفن</w:t>
            </w:r>
          </w:p>
        </w:tc>
      </w:tr>
      <w:tr w:rsidR="00357210" w:rsidRPr="002D0D44" w14:paraId="3F8C75F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A0E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406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15F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A1A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سازمان‌دهي همايش‌ها و نمايشگاه‌هاي بازرگاني</w:t>
            </w:r>
          </w:p>
        </w:tc>
      </w:tr>
      <w:tr w:rsidR="00357210" w:rsidRPr="002D0D44" w14:paraId="29953D2A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51D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2EB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461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E1F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وصول‌كننده و دفاتر اطلاعات اعتباري</w:t>
            </w:r>
          </w:p>
        </w:tc>
      </w:tr>
      <w:tr w:rsidR="00357210" w:rsidRPr="002D0D44" w14:paraId="5181693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4C1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4A3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87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D49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بسته بندي</w:t>
            </w:r>
          </w:p>
        </w:tc>
      </w:tr>
      <w:tr w:rsidR="00357210" w:rsidRPr="002D0D44" w14:paraId="1DEF4AB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6F8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E6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5F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74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كسب و كار طبقه‌بندي‌نشده در جاي ديگر</w:t>
            </w:r>
          </w:p>
        </w:tc>
      </w:tr>
      <w:tr w:rsidR="00357210" w:rsidRPr="002D0D44" w14:paraId="4C480A9C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25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E8E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اداره امور عمومي و دفاع ؛ تامين اجتماعي اجباري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5FD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FA5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اداره امور عمومي</w:t>
            </w:r>
          </w:p>
        </w:tc>
      </w:tr>
      <w:tr w:rsidR="00357210" w:rsidRPr="002D0D44" w14:paraId="5C163D2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CEF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16A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88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447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تنظيم فعاليت‌هاي تامين خدمات مراقبت‌هاي بهداشتي، آموزشي، فرهنگي و ساير خدمات اجتماعي به استثناي تامين اجتماعي</w:t>
            </w:r>
          </w:p>
        </w:tc>
      </w:tr>
      <w:tr w:rsidR="00357210" w:rsidRPr="002D0D44" w14:paraId="5CF865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FCA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535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B45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BD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تنظيم امور و كمك به عملكرد كارآمدتر بنگاه‌هاي اقتصادي </w:t>
            </w:r>
          </w:p>
        </w:tc>
      </w:tr>
      <w:tr w:rsidR="00357210" w:rsidRPr="002D0D44" w14:paraId="0D37966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5A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B13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BBC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C1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امور خارجه</w:t>
            </w:r>
          </w:p>
        </w:tc>
      </w:tr>
      <w:tr w:rsidR="00357210" w:rsidRPr="002D0D44" w14:paraId="7ABD5E1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7A4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2BB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E6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244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دفاعي</w:t>
            </w:r>
          </w:p>
        </w:tc>
      </w:tr>
      <w:tr w:rsidR="00357210" w:rsidRPr="002D0D44" w14:paraId="64694BD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449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4EC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7CF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A9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ايمني و نظم عمومي </w:t>
            </w:r>
          </w:p>
        </w:tc>
      </w:tr>
      <w:tr w:rsidR="00357210" w:rsidRPr="002D0D44" w14:paraId="732483D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1DF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C3C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79B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0B1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اجتماعي اجباري</w:t>
            </w:r>
          </w:p>
        </w:tc>
      </w:tr>
      <w:tr w:rsidR="00357210" w:rsidRPr="002D0D44" w14:paraId="3FC07FF8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AD1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369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سلامت انسان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5C9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A74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بيمارستاني</w:t>
            </w:r>
          </w:p>
        </w:tc>
      </w:tr>
      <w:tr w:rsidR="00357210" w:rsidRPr="002D0D44" w14:paraId="5A94C36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320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DD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C95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144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پزشكي و دندانپزشكي </w:t>
            </w:r>
          </w:p>
        </w:tc>
      </w:tr>
      <w:tr w:rsidR="00357210" w:rsidRPr="002D0D44" w14:paraId="7EF875B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26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1C7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18A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C2D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سلامت انسان</w:t>
            </w:r>
          </w:p>
        </w:tc>
      </w:tr>
      <w:tr w:rsidR="00357210" w:rsidRPr="002D0D44" w14:paraId="2DC024A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94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c87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43E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مراقبتي با تامین جا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A65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c8710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A6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امكانات مراقبت‌هاي پرستاري  با تامین جا</w:t>
            </w:r>
          </w:p>
        </w:tc>
      </w:tr>
      <w:tr w:rsidR="00357210" w:rsidRPr="002D0D44" w14:paraId="6F235D3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2C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89A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06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559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 با تامین جا براي عقب‌ماندگان ذهني، سلامت روان و اعتياد</w:t>
            </w:r>
          </w:p>
        </w:tc>
      </w:tr>
      <w:tr w:rsidR="00357210" w:rsidRPr="002D0D44" w14:paraId="146662A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C48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411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E5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c8730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9BD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با تامین جا براي افراد سالمند و ناتوان</w:t>
            </w:r>
          </w:p>
        </w:tc>
      </w:tr>
      <w:tr w:rsidR="00357210" w:rsidRPr="002D0D44" w14:paraId="54431EA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12C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981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38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c8790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CC2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مراقبتی  با تامین جا</w:t>
            </w:r>
          </w:p>
        </w:tc>
      </w:tr>
      <w:tr w:rsidR="008D5127" w:rsidRPr="002D0D44" w14:paraId="43AB5C43" w14:textId="77777777" w:rsidTr="00357210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E93F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c90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D8CD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BD0" w14:textId="77777777" w:rsidR="008D5127" w:rsidRPr="002D0D44" w:rsidRDefault="008D5127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c9000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855F" w14:textId="77777777" w:rsidR="008D5127" w:rsidRPr="002D0D44" w:rsidRDefault="008D5127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</w:tr>
      <w:tr w:rsidR="00357210" w:rsidRPr="002D0D44" w14:paraId="20FE0D2D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4C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c91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ECB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كتابخانه‌ها، آرشيوها، موزه‌ها و ساير فعاليت‌هاي فرهنگي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325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6291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كتابخانه‌ها و آرشيوها  </w:t>
            </w:r>
          </w:p>
        </w:tc>
      </w:tr>
      <w:tr w:rsidR="00357210" w:rsidRPr="002D0D44" w14:paraId="5ACE87B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292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752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D9F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055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موزه‌ها و اداره ساختمان‌ها و مكان‌هاي تاريخي </w:t>
            </w:r>
          </w:p>
        </w:tc>
      </w:tr>
      <w:tr w:rsidR="00357210" w:rsidRPr="002D0D44" w14:paraId="7C41935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384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73A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C8C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3E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باغ‌هاي گيا‌ه شناسي و جانورشناسي و فعاليت‌هاي مربوط به ذخاير طبيعي</w:t>
            </w:r>
          </w:p>
        </w:tc>
      </w:tr>
      <w:tr w:rsidR="00357210" w:rsidRPr="002D0D44" w14:paraId="43566752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750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c93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7FB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ورزشي، تفريحي و سرگرمي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FC3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FCD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اداره تسهيلات ورزشي</w:t>
            </w:r>
          </w:p>
        </w:tc>
      </w:tr>
      <w:tr w:rsidR="00357210" w:rsidRPr="002D0D44" w14:paraId="71D15F6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9CD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AF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FD8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534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باشگاه‌هاي ورزشي</w:t>
            </w:r>
          </w:p>
        </w:tc>
      </w:tr>
      <w:tr w:rsidR="00357210" w:rsidRPr="002D0D44" w14:paraId="724DC0BE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A41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170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12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464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ورزشي</w:t>
            </w:r>
          </w:p>
        </w:tc>
      </w:tr>
      <w:tr w:rsidR="00357210" w:rsidRPr="002D0D44" w14:paraId="304894B5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B68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391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750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7EC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شهربازي‌ها و پارك‌هاي تك‌منظوره</w:t>
            </w:r>
          </w:p>
        </w:tc>
      </w:tr>
      <w:tr w:rsidR="00357210" w:rsidRPr="002D0D44" w14:paraId="67CD878C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9E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578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8A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8B4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سرگرمي و تفريحي طبقه‌بندي‌نشده در جاي ديگر</w:t>
            </w:r>
          </w:p>
        </w:tc>
      </w:tr>
      <w:tr w:rsidR="00357210" w:rsidRPr="002D0D44" w14:paraId="2C631B44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4C1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c94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635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داراي عضو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92B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7B39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داراي عضو مربوط به كسب و كار و كارفرمايان </w:t>
            </w:r>
          </w:p>
        </w:tc>
      </w:tr>
      <w:tr w:rsidR="00357210" w:rsidRPr="002D0D44" w14:paraId="178B4BA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65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9C4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162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9F2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حرفه‌اي داراي عضو</w:t>
            </w:r>
          </w:p>
        </w:tc>
      </w:tr>
      <w:tr w:rsidR="00357210" w:rsidRPr="002D0D44" w14:paraId="00407B81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E6C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91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24B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c9420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3FA4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اتحاديه‌هاي اصناف </w:t>
            </w:r>
          </w:p>
        </w:tc>
      </w:tr>
      <w:tr w:rsidR="00357210" w:rsidRPr="002D0D44" w14:paraId="07705D04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C0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46C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6C7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47C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سازمان‌هاي مذهبي</w:t>
            </w:r>
          </w:p>
        </w:tc>
      </w:tr>
      <w:tr w:rsidR="00357210" w:rsidRPr="002D0D44" w14:paraId="42DDB798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1853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18F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B76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F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سياسي </w:t>
            </w:r>
          </w:p>
        </w:tc>
      </w:tr>
      <w:tr w:rsidR="00357210" w:rsidRPr="002D0D44" w14:paraId="470002B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07C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402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8F4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991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ساير سازمان‌هاي داراي عضو طبقه‌بندي نشده در جاي ديگر </w:t>
            </w:r>
          </w:p>
        </w:tc>
      </w:tr>
      <w:tr w:rsidR="00357210" w:rsidRPr="002D0D44" w14:paraId="2E2AFB79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F30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c95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2C43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كالاهاي شخصي و خانگي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BC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5476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وسايل جانبي</w:t>
            </w:r>
          </w:p>
        </w:tc>
      </w:tr>
      <w:tr w:rsidR="00357210" w:rsidRPr="002D0D44" w14:paraId="44B18817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2B2C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0522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D47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029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تجهيزات ارتباطي</w:t>
            </w:r>
          </w:p>
        </w:tc>
      </w:tr>
      <w:tr w:rsidR="00357210" w:rsidRPr="002D0D44" w14:paraId="5FB158A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B26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B6F0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04C2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BB5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مصرفي الكترونيك</w:t>
            </w:r>
          </w:p>
        </w:tc>
      </w:tr>
      <w:tr w:rsidR="00357210" w:rsidRPr="002D0D44" w14:paraId="3AE5AD0D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399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1D4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973E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0CE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برقي خانگي و تجهيزات خانه و باغچه</w:t>
            </w:r>
          </w:p>
        </w:tc>
      </w:tr>
      <w:tr w:rsidR="00357210" w:rsidRPr="002D0D44" w14:paraId="45006FC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941B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51F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7A6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F82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پاپوش و كالاهاي چرمي</w:t>
            </w:r>
          </w:p>
        </w:tc>
      </w:tr>
      <w:tr w:rsidR="00357210" w:rsidRPr="002D0D44" w14:paraId="79798DE6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25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989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BE29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c9524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F48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مبلمان و اثاثيه منزل</w:t>
            </w:r>
          </w:p>
        </w:tc>
      </w:tr>
      <w:tr w:rsidR="00357210" w:rsidRPr="002D0D44" w14:paraId="10766D73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B81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878C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F85A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5D27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ساير كالاهاي شخصي و خانگي</w:t>
            </w:r>
          </w:p>
        </w:tc>
      </w:tr>
      <w:tr w:rsidR="00357210" w:rsidRPr="002D0D44" w14:paraId="0A6FFFCB" w14:textId="77777777" w:rsidTr="0035721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84C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c96</w:t>
            </w:r>
          </w:p>
        </w:tc>
        <w:tc>
          <w:tcPr>
            <w:tcW w:w="5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D3D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7DF0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c9601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438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شستشو و خشك‌شويي منسوجات و محصولات خزدار </w:t>
            </w:r>
          </w:p>
        </w:tc>
      </w:tr>
      <w:tr w:rsidR="00357210" w:rsidRPr="002D0D44" w14:paraId="53E0B68B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F7D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F7E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5747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c9602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029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آرايش مو و خدمات مربوط به زيبايي </w:t>
            </w:r>
          </w:p>
        </w:tc>
      </w:tr>
      <w:tr w:rsidR="00357210" w:rsidRPr="002D0D44" w14:paraId="266B3670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E236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2B28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429F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c9603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A43A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مراسم خاكسپاري و فعاليت‌هاي وابسته به آن </w:t>
            </w:r>
          </w:p>
        </w:tc>
      </w:tr>
      <w:tr w:rsidR="00357210" w:rsidRPr="002D0D44" w14:paraId="00500919" w14:textId="77777777" w:rsidTr="0035721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9B4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B87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DE5" w14:textId="77777777" w:rsidR="00357210" w:rsidRPr="002D0D44" w:rsidRDefault="00357210" w:rsidP="00357210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c9609</w:t>
            </w:r>
          </w:p>
        </w:tc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53BB" w14:textId="77777777" w:rsidR="00357210" w:rsidRPr="002D0D44" w:rsidRDefault="00357210" w:rsidP="00357210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 طبقه‌بندي نشده در جاي ديگر</w:t>
            </w:r>
          </w:p>
        </w:tc>
      </w:tr>
    </w:tbl>
    <w:p w14:paraId="1979C798" w14:textId="77777777" w:rsidR="008D5127" w:rsidRDefault="008D5127" w:rsidP="008D5127">
      <w:pPr>
        <w:bidi w:val="0"/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</w:p>
    <w:sectPr w:rsidR="008D5127" w:rsidSect="002D0D4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A603" w14:textId="77777777" w:rsidR="00433BE3" w:rsidRDefault="00433BE3" w:rsidP="00C87DC7">
      <w:pPr>
        <w:spacing w:after="0" w:line="240" w:lineRule="auto"/>
      </w:pPr>
      <w:r>
        <w:separator/>
      </w:r>
    </w:p>
  </w:endnote>
  <w:endnote w:type="continuationSeparator" w:id="0">
    <w:p w14:paraId="3EAA83CE" w14:textId="77777777" w:rsidR="00433BE3" w:rsidRDefault="00433BE3" w:rsidP="00C8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E88D7" w14:textId="77777777" w:rsidR="00433BE3" w:rsidRDefault="00433BE3" w:rsidP="00C87DC7">
      <w:pPr>
        <w:spacing w:after="0" w:line="240" w:lineRule="auto"/>
      </w:pPr>
      <w:r>
        <w:separator/>
      </w:r>
    </w:p>
  </w:footnote>
  <w:footnote w:type="continuationSeparator" w:id="0">
    <w:p w14:paraId="0D8C7976" w14:textId="77777777" w:rsidR="00433BE3" w:rsidRDefault="00433BE3" w:rsidP="00C87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22A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163DF4"/>
    <w:multiLevelType w:val="multilevel"/>
    <w:tmpl w:val="8226818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E51A61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5F16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1261FA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8439680">
    <w:abstractNumId w:val="1"/>
  </w:num>
  <w:num w:numId="2" w16cid:durableId="538472671">
    <w:abstractNumId w:val="4"/>
  </w:num>
  <w:num w:numId="3" w16cid:durableId="398403362">
    <w:abstractNumId w:val="0"/>
  </w:num>
  <w:num w:numId="4" w16cid:durableId="1510019320">
    <w:abstractNumId w:val="2"/>
  </w:num>
  <w:num w:numId="5" w16cid:durableId="363674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44"/>
    <w:rsid w:val="000234F9"/>
    <w:rsid w:val="00160BB0"/>
    <w:rsid w:val="0016549B"/>
    <w:rsid w:val="001677C4"/>
    <w:rsid w:val="002C1345"/>
    <w:rsid w:val="002D0D44"/>
    <w:rsid w:val="00357210"/>
    <w:rsid w:val="0037780E"/>
    <w:rsid w:val="003F016B"/>
    <w:rsid w:val="0043189E"/>
    <w:rsid w:val="00433BE3"/>
    <w:rsid w:val="004519E7"/>
    <w:rsid w:val="005C7082"/>
    <w:rsid w:val="005F0C1D"/>
    <w:rsid w:val="006238DF"/>
    <w:rsid w:val="00672CF0"/>
    <w:rsid w:val="00767CC3"/>
    <w:rsid w:val="00803E7A"/>
    <w:rsid w:val="00816B7B"/>
    <w:rsid w:val="00835CC1"/>
    <w:rsid w:val="008C52D2"/>
    <w:rsid w:val="008D5127"/>
    <w:rsid w:val="00905E4B"/>
    <w:rsid w:val="009F6406"/>
    <w:rsid w:val="00A97E33"/>
    <w:rsid w:val="00BD2BB1"/>
    <w:rsid w:val="00C87DC7"/>
    <w:rsid w:val="00CB7ADE"/>
    <w:rsid w:val="00DB5E98"/>
    <w:rsid w:val="00E8238D"/>
    <w:rsid w:val="00EE5E6A"/>
    <w:rsid w:val="00EF19AE"/>
    <w:rsid w:val="00FF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61941"/>
  <w15:docId w15:val="{7AD1E42D-EDD5-4BA4-AA09-C2EA2DF1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C7"/>
    <w:pPr>
      <w:bidi/>
      <w:ind w:firstLine="720"/>
      <w:jc w:val="both"/>
    </w:pPr>
    <w:rPr>
      <w:rFonts w:cs="B Nazanin"/>
      <w:sz w:val="26"/>
      <w:szCs w:val="26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DC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D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7D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/>
      <w:b/>
      <w:bCs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7D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/>
      <w:b/>
      <w:b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40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40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40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40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40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87DC7"/>
    <w:rPr>
      <w:rFonts w:asciiTheme="majorHAnsi" w:eastAsiaTheme="majorEastAsia" w:hAnsiTheme="majorHAnsi" w:cs="B Nazanin"/>
      <w:b/>
      <w:bCs/>
      <w:color w:val="1F3763" w:themeColor="accent1" w:themeShade="7F"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C87DC7"/>
    <w:rPr>
      <w:rFonts w:asciiTheme="majorHAnsi" w:eastAsiaTheme="majorEastAsia" w:hAnsiTheme="majorHAnsi" w:cs="B Nazanin"/>
      <w:b/>
      <w:bCs/>
      <w:color w:val="000000" w:themeColor="text1"/>
      <w:sz w:val="26"/>
      <w:szCs w:val="26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40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4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406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4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4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C87DC7"/>
    <w:pPr>
      <w:spacing w:after="0" w:line="240" w:lineRule="auto"/>
      <w:ind w:firstLine="0"/>
      <w:contextualSpacing/>
      <w:jc w:val="center"/>
    </w:pPr>
    <w:rPr>
      <w:rFonts w:asciiTheme="majorHAnsi" w:eastAsiaTheme="majorEastAsia" w:hAnsiTheme="majorHAnsi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87DC7"/>
    <w:rPr>
      <w:rFonts w:asciiTheme="majorHAnsi" w:eastAsiaTheme="majorEastAsia" w:hAnsiTheme="majorHAnsi" w:cs="B Nazanin"/>
      <w:spacing w:val="-10"/>
      <w:kern w:val="28"/>
      <w:sz w:val="48"/>
      <w:szCs w:val="4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D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DC7"/>
    <w:rPr>
      <w:rFonts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87D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cuments\Custom%20Office%20Templates\general%20-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8B19-11DC-46CF-BBA1-6BA35AEE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-1</Template>
  <TotalTime>0</TotalTime>
  <Pages>11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M.H.Azizian</dc:creator>
  <cp:lastModifiedBy>Somaye Lotfi</cp:lastModifiedBy>
  <cp:revision>2</cp:revision>
  <dcterms:created xsi:type="dcterms:W3CDTF">2026-04-18T04:04:00Z</dcterms:created>
  <dcterms:modified xsi:type="dcterms:W3CDTF">2026-04-18T04:04:00Z</dcterms:modified>
</cp:coreProperties>
</file>